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7C5" w:rsidRDefault="00BE57C5" w:rsidP="00BE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FULLER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E57C5" w:rsidRDefault="00BE57C5" w:rsidP="00BE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Merchant.</w:t>
      </w:r>
    </w:p>
    <w:p w:rsidR="00BE57C5" w:rsidRDefault="00BE57C5" w:rsidP="00BE57C5">
      <w:pPr>
        <w:rPr>
          <w:rFonts w:ascii="Times New Roman" w:hAnsi="Times New Roman" w:cs="Times New Roman"/>
        </w:rPr>
      </w:pPr>
    </w:p>
    <w:p w:rsidR="00BE57C5" w:rsidRDefault="00BE57C5" w:rsidP="00BE57C5">
      <w:pPr>
        <w:rPr>
          <w:rFonts w:ascii="Times New Roman" w:hAnsi="Times New Roman" w:cs="Times New Roman"/>
        </w:rPr>
      </w:pPr>
    </w:p>
    <w:p w:rsidR="00BE57C5" w:rsidRDefault="00BE57C5" w:rsidP="00BE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Noke</w:t>
      </w:r>
      <w:proofErr w:type="spellEnd"/>
      <w:r>
        <w:rPr>
          <w:rFonts w:ascii="Times New Roman" w:hAnsi="Times New Roman" w:cs="Times New Roman"/>
        </w:rPr>
        <w:t>, senior, of Sittingbourne,</w:t>
      </w:r>
    </w:p>
    <w:p w:rsidR="00BE57C5" w:rsidRDefault="00BE57C5" w:rsidP="00BE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Kent(q.v.), and Thomas </w:t>
      </w:r>
      <w:proofErr w:type="spellStart"/>
      <w:r>
        <w:rPr>
          <w:rFonts w:ascii="Times New Roman" w:hAnsi="Times New Roman" w:cs="Times New Roman"/>
        </w:rPr>
        <w:t>Loweth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Sawtry</w:t>
      </w:r>
      <w:proofErr w:type="spellEnd"/>
      <w:r>
        <w:rPr>
          <w:rFonts w:ascii="Times New Roman" w:hAnsi="Times New Roman" w:cs="Times New Roman"/>
        </w:rPr>
        <w:t>, Huntingdonshire(q.v.).</w:t>
      </w:r>
    </w:p>
    <w:p w:rsidR="00BE57C5" w:rsidRDefault="00BE57C5" w:rsidP="00BE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BE57C5" w:rsidRDefault="00BE57C5" w:rsidP="00BE57C5">
      <w:pPr>
        <w:rPr>
          <w:rFonts w:ascii="Times New Roman" w:hAnsi="Times New Roman" w:cs="Times New Roman"/>
        </w:rPr>
      </w:pPr>
    </w:p>
    <w:p w:rsidR="00BE57C5" w:rsidRDefault="00BE57C5" w:rsidP="00BE57C5">
      <w:pPr>
        <w:rPr>
          <w:rFonts w:ascii="Times New Roman" w:hAnsi="Times New Roman" w:cs="Times New Roman"/>
        </w:rPr>
      </w:pPr>
    </w:p>
    <w:p w:rsidR="00BE57C5" w:rsidRDefault="00BE57C5" w:rsidP="00BE57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2017</w:t>
      </w:r>
    </w:p>
    <w:p w:rsidR="006B2F86" w:rsidRPr="00E71FC3" w:rsidRDefault="00BE57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7C5" w:rsidRDefault="00BE57C5" w:rsidP="00E71FC3">
      <w:r>
        <w:separator/>
      </w:r>
    </w:p>
  </w:endnote>
  <w:endnote w:type="continuationSeparator" w:id="0">
    <w:p w:rsidR="00BE57C5" w:rsidRDefault="00BE57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7C5" w:rsidRDefault="00BE57C5" w:rsidP="00E71FC3">
      <w:r>
        <w:separator/>
      </w:r>
    </w:p>
  </w:footnote>
  <w:footnote w:type="continuationSeparator" w:id="0">
    <w:p w:rsidR="00BE57C5" w:rsidRDefault="00BE57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7C5"/>
    <w:rsid w:val="001A7C09"/>
    <w:rsid w:val="00577BD5"/>
    <w:rsid w:val="00656CBA"/>
    <w:rsid w:val="006A1F77"/>
    <w:rsid w:val="00733BE7"/>
    <w:rsid w:val="00AB52E8"/>
    <w:rsid w:val="00B16D3F"/>
    <w:rsid w:val="00BB41AC"/>
    <w:rsid w:val="00BE57C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A67F32-8B6D-405C-BD3E-1981155D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7C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2017-11-09T22:15:00Z</dcterms:created>
  <dcterms:modified xsi:type="dcterms:W3CDTF">2017-11-09T22:18:00Z</dcterms:modified>
</cp:coreProperties>
</file>